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F5EE5A" w14:textId="77777777" w:rsidR="00925488" w:rsidRDefault="00925488" w:rsidP="009254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Charles BEAUMONT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d.1495)</w:t>
      </w:r>
    </w:p>
    <w:p w14:paraId="2AC5CDCF" w14:textId="77777777" w:rsidR="00925488" w:rsidRDefault="00925488" w:rsidP="00925488">
      <w:pPr>
        <w:pStyle w:val="NoSpacing"/>
        <w:rPr>
          <w:rFonts w:cs="Times New Roman"/>
          <w:szCs w:val="24"/>
        </w:rPr>
      </w:pPr>
    </w:p>
    <w:p w14:paraId="0175533F" w14:textId="77777777" w:rsidR="00925488" w:rsidRDefault="00925488" w:rsidP="00925488">
      <w:pPr>
        <w:pStyle w:val="NoSpacing"/>
        <w:rPr>
          <w:rFonts w:cs="Times New Roman"/>
          <w:szCs w:val="24"/>
        </w:rPr>
      </w:pPr>
    </w:p>
    <w:p w14:paraId="0D075196" w14:textId="77777777" w:rsidR="00925488" w:rsidRDefault="00925488" w:rsidP="009254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1495</w:t>
      </w:r>
      <w:r>
        <w:rPr>
          <w:rFonts w:cs="Times New Roman"/>
          <w:szCs w:val="24"/>
        </w:rPr>
        <w:tab/>
        <w:t xml:space="preserve">Died; buried in </w:t>
      </w:r>
      <w:proofErr w:type="spellStart"/>
      <w:r>
        <w:rPr>
          <w:rFonts w:cs="Times New Roman"/>
          <w:szCs w:val="24"/>
        </w:rPr>
        <w:t>Kirkheaton</w:t>
      </w:r>
      <w:proofErr w:type="spellEnd"/>
      <w:r>
        <w:rPr>
          <w:rFonts w:cs="Times New Roman"/>
          <w:szCs w:val="24"/>
        </w:rPr>
        <w:t>, West Riding of Yorkshire.</w:t>
      </w:r>
    </w:p>
    <w:p w14:paraId="6CD195B9" w14:textId="77777777" w:rsidR="00925488" w:rsidRDefault="00925488" w:rsidP="009254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(UK and Ireland, Find A Grave Index, 1300’s – current)</w:t>
      </w:r>
    </w:p>
    <w:p w14:paraId="3F69C252" w14:textId="77777777" w:rsidR="00925488" w:rsidRDefault="00925488" w:rsidP="00925488">
      <w:pPr>
        <w:pStyle w:val="NoSpacing"/>
        <w:rPr>
          <w:rFonts w:cs="Times New Roman"/>
          <w:szCs w:val="24"/>
        </w:rPr>
      </w:pPr>
    </w:p>
    <w:p w14:paraId="5750996E" w14:textId="77777777" w:rsidR="00925488" w:rsidRDefault="00925488" w:rsidP="00925488">
      <w:pPr>
        <w:pStyle w:val="NoSpacing"/>
        <w:rPr>
          <w:rFonts w:cs="Times New Roman"/>
          <w:szCs w:val="24"/>
        </w:rPr>
      </w:pPr>
    </w:p>
    <w:p w14:paraId="4A1B0267" w14:textId="77777777" w:rsidR="00925488" w:rsidRDefault="00925488" w:rsidP="009254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November 2024</w:t>
      </w:r>
    </w:p>
    <w:p w14:paraId="3DDF84E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53B33A" w14:textId="77777777" w:rsidR="00925488" w:rsidRDefault="00925488" w:rsidP="009139A6">
      <w:r>
        <w:separator/>
      </w:r>
    </w:p>
  </w:endnote>
  <w:endnote w:type="continuationSeparator" w:id="0">
    <w:p w14:paraId="23368736" w14:textId="77777777" w:rsidR="00925488" w:rsidRDefault="009254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E246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490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1D5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3F38D" w14:textId="77777777" w:rsidR="00925488" w:rsidRDefault="00925488" w:rsidP="009139A6">
      <w:r>
        <w:separator/>
      </w:r>
    </w:p>
  </w:footnote>
  <w:footnote w:type="continuationSeparator" w:id="0">
    <w:p w14:paraId="1F8B91D1" w14:textId="77777777" w:rsidR="00925488" w:rsidRDefault="009254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8A9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F27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7E2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488"/>
    <w:rsid w:val="00030B35"/>
    <w:rsid w:val="000666E0"/>
    <w:rsid w:val="002510B7"/>
    <w:rsid w:val="00270799"/>
    <w:rsid w:val="005C130B"/>
    <w:rsid w:val="00826F5C"/>
    <w:rsid w:val="009139A6"/>
    <w:rsid w:val="00925488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60B32"/>
  <w15:chartTrackingRefBased/>
  <w15:docId w15:val="{2A18B433-63F2-4583-8CB2-CFB09748B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2024-11-28T21:15:00Z</dcterms:created>
  <dcterms:modified xsi:type="dcterms:W3CDTF">2024-11-28T21:15:00Z</dcterms:modified>
</cp:coreProperties>
</file>